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E1BCE" w14:textId="00096E39" w:rsidR="00777768" w:rsidRDefault="00777768" w:rsidP="00777768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S3-25032</w:t>
      </w:r>
      <w:r>
        <w:rPr>
          <w:rFonts w:ascii="Arial" w:hAnsi="Arial" w:cs="Arial"/>
          <w:b/>
          <w:sz w:val="22"/>
          <w:szCs w:val="22"/>
        </w:rPr>
        <w:t>7</w:t>
      </w:r>
    </w:p>
    <w:p w14:paraId="2DDD8906" w14:textId="77777777" w:rsidR="00777768" w:rsidRPr="00613AA1" w:rsidRDefault="00777768" w:rsidP="00777768">
      <w:pPr>
        <w:pStyle w:val="Header"/>
        <w:rPr>
          <w:b w:val="0"/>
          <w:bCs/>
          <w:noProof/>
          <w:sz w:val="24"/>
        </w:rPr>
      </w:pPr>
      <w:r w:rsidRPr="00613AA1">
        <w:rPr>
          <w:rFonts w:cs="Arial"/>
          <w:bCs/>
          <w:sz w:val="22"/>
          <w:szCs w:val="22"/>
        </w:rPr>
        <w:t>Athens, Greece, 17 - 21 February 2025</w:t>
      </w:r>
    </w:p>
    <w:p w14:paraId="26DE8732" w14:textId="77777777" w:rsidR="00777768" w:rsidRDefault="00777768" w:rsidP="007777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F53EBD" w14:textId="64BBE6BC" w:rsidR="00777768" w:rsidRDefault="00777768" w:rsidP="0077776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</w:t>
      </w:r>
      <w:r>
        <w:rPr>
          <w:rFonts w:ascii="Arial" w:hAnsi="Arial"/>
          <w:b/>
          <w:lang w:val="en-US"/>
        </w:rPr>
        <w:t>3</w:t>
      </w:r>
    </w:p>
    <w:p w14:paraId="7874ADA0" w14:textId="431C8413" w:rsidR="00777768" w:rsidRPr="00613AA1" w:rsidRDefault="00777768" w:rsidP="0077776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en-GB"/>
        </w:rPr>
        <w:t>Reply LS on AIML data collection</w:t>
      </w:r>
    </w:p>
    <w:p w14:paraId="2F35D294" w14:textId="77777777" w:rsidR="00777768" w:rsidRDefault="00777768" w:rsidP="0077776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D323A87" w14:textId="3EDC508E" w:rsidR="00777768" w:rsidRDefault="00777768" w:rsidP="00777768">
      <w:pPr>
        <w:pStyle w:val="3gpptitlecitytdocnumber"/>
      </w:pPr>
      <w:r w:rsidRPr="00777768">
        <w:rPr>
          <w:rFonts w:cs="Times New Roman"/>
          <w:bCs w:val="0"/>
          <w:sz w:val="20"/>
          <w:lang w:eastAsia="zh-CN"/>
        </w:rPr>
        <w:t>Agenda Item:                3.1</w:t>
      </w:r>
    </w:p>
    <w:p w14:paraId="0C239BF3" w14:textId="77777777" w:rsidR="00777768" w:rsidRDefault="00777768">
      <w:pPr>
        <w:pStyle w:val="3gpptitlecitytdocnumber"/>
      </w:pPr>
    </w:p>
    <w:p w14:paraId="2A43F6F6" w14:textId="0AFC4D06" w:rsidR="00A002E3" w:rsidRDefault="00777768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#126</w:t>
      </w:r>
      <w:r>
        <w:tab/>
      </w:r>
      <w:r>
        <w:rPr>
          <w:lang w:eastAsia="ja-JP"/>
        </w:rPr>
        <w:t>R3-24</w:t>
      </w:r>
      <w:r>
        <w:rPr>
          <w:rFonts w:eastAsia="SimSun" w:hint="eastAsia"/>
          <w:lang w:val="en-US" w:eastAsia="zh-CN"/>
        </w:rPr>
        <w:t>7801</w:t>
      </w:r>
    </w:p>
    <w:p w14:paraId="0C66174F" w14:textId="77777777" w:rsidR="00A002E3" w:rsidRDefault="00777768">
      <w:pPr>
        <w:pStyle w:val="3gpptitlecitytdocnumber"/>
      </w:pPr>
      <w:r>
        <w:t>Orlando, USA, 18 – 22 Nov 2024</w:t>
      </w:r>
    </w:p>
    <w:p w14:paraId="4398E04E" w14:textId="77777777" w:rsidR="00A002E3" w:rsidRDefault="00A002E3">
      <w:pPr>
        <w:pStyle w:val="3gpptitlecitytdocnumber"/>
      </w:pPr>
    </w:p>
    <w:p w14:paraId="5AE1E96D" w14:textId="77777777" w:rsidR="00A002E3" w:rsidRDefault="00A002E3">
      <w:pPr>
        <w:pStyle w:val="3gpptitlecitytdocnumber"/>
      </w:pPr>
    </w:p>
    <w:p w14:paraId="27C4D351" w14:textId="77777777" w:rsidR="00A002E3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7"/>
      <w:bookmarkStart w:id="1" w:name="OLE_LINK58"/>
      <w:r>
        <w:rPr>
          <w:rFonts w:ascii="Arial" w:eastAsia="DengXian" w:hAnsi="Arial" w:cs="Arial"/>
          <w:b/>
          <w:lang w:eastAsia="en-GB"/>
        </w:rPr>
        <w:t>Reply LS on AIML data collection</w:t>
      </w:r>
    </w:p>
    <w:p w14:paraId="44EB804D" w14:textId="77777777" w:rsidR="00A002E3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lang w:eastAsia="en-GB"/>
        </w:rPr>
        <w:tab/>
        <w:t>R3-247017(S2-2411191)</w:t>
      </w:r>
    </w:p>
    <w:p w14:paraId="19A5D474" w14:textId="77777777" w:rsidR="00A002E3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09D42EC0" w14:textId="77777777" w:rsidR="00A002E3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>
        <w:rPr>
          <w:rFonts w:ascii="Arial" w:eastAsia="DengXian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DengXian" w:hAnsi="Arial" w:cs="Arial"/>
          <w:b/>
          <w:bCs/>
          <w:lang w:eastAsia="en-GB"/>
        </w:rPr>
        <w:t xml:space="preserve">, </w:t>
      </w:r>
      <w:proofErr w:type="spellStart"/>
      <w:r>
        <w:rPr>
          <w:rFonts w:ascii="Arial" w:eastAsia="DengXian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DengXian" w:hAnsi="Arial" w:cs="Arial"/>
          <w:b/>
          <w:bCs/>
          <w:lang w:eastAsia="en-GB"/>
        </w:rPr>
        <w:t>-Core</w:t>
      </w:r>
    </w:p>
    <w:p w14:paraId="2C122F9A" w14:textId="77777777" w:rsidR="00A002E3" w:rsidRDefault="00A002E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0B8F518" w14:textId="77777777" w:rsidR="00A002E3" w:rsidRPr="00777768" w:rsidRDefault="00777768">
      <w:pPr>
        <w:spacing w:after="60"/>
        <w:ind w:left="1985" w:hanging="1985"/>
        <w:rPr>
          <w:rFonts w:ascii="Arial" w:eastAsia="DengXian" w:hAnsi="Arial" w:cs="Arial"/>
          <w:b/>
          <w:lang w:val="fr-FR" w:eastAsia="zh-CN"/>
        </w:rPr>
      </w:pPr>
      <w:r w:rsidRPr="00777768">
        <w:rPr>
          <w:rFonts w:ascii="Arial" w:eastAsia="DengXian" w:hAnsi="Arial" w:cs="Arial"/>
          <w:b/>
          <w:lang w:val="fr-FR"/>
        </w:rPr>
        <w:t>Source:</w:t>
      </w:r>
      <w:r w:rsidRPr="00777768">
        <w:rPr>
          <w:rFonts w:ascii="Arial" w:eastAsia="DengXian" w:hAnsi="Arial" w:cs="Arial"/>
          <w:b/>
          <w:lang w:val="fr-FR"/>
        </w:rPr>
        <w:tab/>
      </w:r>
      <w:r w:rsidRPr="00777768">
        <w:rPr>
          <w:rFonts w:ascii="Arial" w:eastAsia="DengXian" w:hAnsi="Arial" w:cs="Arial" w:hint="eastAsia"/>
          <w:b/>
          <w:lang w:val="fr-FR" w:eastAsia="zh-CN"/>
        </w:rPr>
        <w:t>RAN3</w:t>
      </w:r>
    </w:p>
    <w:p w14:paraId="629F84DD" w14:textId="77777777" w:rsidR="00A002E3" w:rsidRPr="00777768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/>
        </w:rPr>
      </w:pPr>
      <w:r w:rsidRPr="00777768">
        <w:rPr>
          <w:rFonts w:ascii="Arial" w:eastAsia="DengXian" w:hAnsi="Arial" w:cs="Arial"/>
          <w:b/>
          <w:lang w:val="fr-FR" w:eastAsia="en-GB"/>
        </w:rPr>
        <w:t>To:</w:t>
      </w:r>
      <w:r w:rsidRPr="00777768">
        <w:rPr>
          <w:rFonts w:ascii="Arial" w:eastAsia="DengXian" w:hAnsi="Arial" w:cs="Arial"/>
          <w:b/>
          <w:bCs/>
          <w:lang w:val="fr-FR" w:eastAsia="en-GB"/>
        </w:rPr>
        <w:tab/>
        <w:t>SA2</w:t>
      </w:r>
    </w:p>
    <w:p w14:paraId="1CB908C0" w14:textId="77777777" w:rsidR="00A002E3" w:rsidRPr="00777768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en-GB"/>
        </w:rPr>
      </w:pPr>
      <w:bookmarkStart w:id="5" w:name="OLE_LINK45"/>
      <w:bookmarkStart w:id="6" w:name="OLE_LINK46"/>
      <w:r w:rsidRPr="00777768">
        <w:rPr>
          <w:rFonts w:ascii="Arial" w:eastAsia="DengXian" w:hAnsi="Arial" w:cs="Arial"/>
          <w:b/>
          <w:lang w:val="fr-FR" w:eastAsia="en-GB"/>
        </w:rPr>
        <w:t>Cc:</w:t>
      </w:r>
      <w:r w:rsidRPr="00777768">
        <w:rPr>
          <w:rFonts w:ascii="Arial" w:eastAsia="DengXian" w:hAnsi="Arial" w:cs="Arial"/>
          <w:b/>
          <w:bCs/>
          <w:lang w:val="fr-FR"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 xml:space="preserve">RAN2, TSG SA, TSG </w:t>
      </w:r>
      <w:r>
        <w:rPr>
          <w:rFonts w:ascii="Arial" w:hAnsi="Arial" w:cs="Arial"/>
          <w:b/>
          <w:bCs/>
          <w:szCs w:val="22"/>
          <w:lang w:val="fr-FR"/>
        </w:rPr>
        <w:t>RAN, SA3, SA5</w:t>
      </w:r>
    </w:p>
    <w:bookmarkEnd w:id="5"/>
    <w:bookmarkEnd w:id="6"/>
    <w:p w14:paraId="019167E6" w14:textId="77777777" w:rsidR="00A002E3" w:rsidRPr="00777768" w:rsidRDefault="00A002E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val="fr-FR" w:eastAsia="en-GB"/>
        </w:rPr>
      </w:pPr>
    </w:p>
    <w:p w14:paraId="424B943B" w14:textId="77777777" w:rsidR="00A002E3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 xml:space="preserve">Chen </w:t>
      </w:r>
      <w:proofErr w:type="spellStart"/>
      <w:r>
        <w:rPr>
          <w:rFonts w:ascii="Arial" w:eastAsia="DengXian" w:hAnsi="Arial" w:cs="Arial"/>
          <w:b/>
          <w:bCs/>
          <w:lang w:eastAsia="en-GB"/>
        </w:rPr>
        <w:t>Jiajun</w:t>
      </w:r>
      <w:proofErr w:type="spellEnd"/>
    </w:p>
    <w:p w14:paraId="688285AE" w14:textId="77777777" w:rsidR="00A002E3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724F5F3E" w14:textId="77777777" w:rsidR="00A002E3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6A05B11A" w14:textId="77777777" w:rsidR="00A002E3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6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77681BB7" w14:textId="77777777" w:rsidR="00A002E3" w:rsidRDefault="00A002E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6FFC438C" w14:textId="77777777" w:rsidR="00A002E3" w:rsidRDefault="0077776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3BB84CAB" w14:textId="77777777" w:rsidR="00A002E3" w:rsidRDefault="0077776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28620ADF" w14:textId="77777777" w:rsidR="00A002E3" w:rsidRDefault="0077776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RAN3 thanks SA2 for the reply LS on AIML Data Collection in R3-247017.</w:t>
      </w:r>
    </w:p>
    <w:p w14:paraId="5447E32E" w14:textId="77777777" w:rsidR="00A002E3" w:rsidRDefault="0077776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Question 1, RAN3 does not have enough information to respond on NG-RAN involvement for UE-side data </w:t>
      </w:r>
      <w:r>
        <w:rPr>
          <w:rFonts w:eastAsiaTheme="minorEastAsia" w:hint="eastAsia"/>
          <w:lang w:val="en-US" w:eastAsia="zh-CN"/>
        </w:rPr>
        <w:t>collection.</w:t>
      </w:r>
    </w:p>
    <w:p w14:paraId="64E33134" w14:textId="77777777" w:rsidR="00A002E3" w:rsidRDefault="0077776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AE37B64" w14:textId="77777777" w:rsidR="00A002E3" w:rsidRDefault="00777768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SA2</w:t>
      </w:r>
    </w:p>
    <w:p w14:paraId="0401B3ED" w14:textId="77777777" w:rsidR="00A002E3" w:rsidRDefault="00777768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 SA2 to take information above into account.</w:t>
      </w:r>
    </w:p>
    <w:p w14:paraId="506043AB" w14:textId="77777777" w:rsidR="00A002E3" w:rsidRDefault="0077776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1810D648" w14:textId="77777777" w:rsidR="00A002E3" w:rsidRDefault="00777768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7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58F955DB" w14:textId="77777777" w:rsidR="00A002E3" w:rsidRDefault="00777768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p w14:paraId="705F9A42" w14:textId="77777777" w:rsidR="00A002E3" w:rsidRDefault="00777768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p w14:paraId="1EADBECE" w14:textId="77777777" w:rsidR="00A002E3" w:rsidRDefault="00A002E3"/>
    <w:p w14:paraId="0A7D9CD0" w14:textId="77777777" w:rsidR="00A002E3" w:rsidRDefault="00A002E3"/>
    <w:sectPr w:rsidR="00A002E3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4F179" w14:textId="77777777" w:rsidR="00777768" w:rsidRDefault="00777768">
      <w:pPr>
        <w:spacing w:after="0"/>
      </w:pPr>
      <w:r>
        <w:separator/>
      </w:r>
    </w:p>
  </w:endnote>
  <w:endnote w:type="continuationSeparator" w:id="0">
    <w:p w14:paraId="35ADBE8A" w14:textId="77777777" w:rsidR="00777768" w:rsidRDefault="007777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50520" w14:textId="77777777" w:rsidR="00A002E3" w:rsidRDefault="00777768">
      <w:pPr>
        <w:spacing w:after="0"/>
      </w:pPr>
      <w:r>
        <w:separator/>
      </w:r>
    </w:p>
  </w:footnote>
  <w:footnote w:type="continuationSeparator" w:id="0">
    <w:p w14:paraId="78D85226" w14:textId="77777777" w:rsidR="00A002E3" w:rsidRDefault="007777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128A" w14:textId="77777777" w:rsidR="00A002E3" w:rsidRDefault="0077776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5614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768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02E3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5DFC"/>
    <w:rsid w:val="00BB68E1"/>
    <w:rsid w:val="00BD279D"/>
    <w:rsid w:val="00BD6BB8"/>
    <w:rsid w:val="00BE3B42"/>
    <w:rsid w:val="00C06959"/>
    <w:rsid w:val="00C12DBC"/>
    <w:rsid w:val="00C15B98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03873063"/>
    <w:rsid w:val="11E164E5"/>
    <w:rsid w:val="16CE0C48"/>
    <w:rsid w:val="231B068C"/>
    <w:rsid w:val="2B1946B7"/>
    <w:rsid w:val="4BCC31D4"/>
    <w:rsid w:val="4BEC1396"/>
    <w:rsid w:val="72CC2F9D"/>
    <w:rsid w:val="7D0231E1"/>
    <w:rsid w:val="7D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89F29C"/>
  <w15:docId w15:val="{ED2B133C-B1AD-49EB-9AF3-3A66924EE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  <w:style w:type="paragraph" w:styleId="Quote">
    <w:name w:val="Quote"/>
    <w:basedOn w:val="Normal"/>
    <w:next w:val="Normal"/>
    <w:link w:val="QuoteChar"/>
    <w:uiPriority w:val="29"/>
    <w:qFormat/>
    <w:rsid w:val="007777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7768"/>
    <w:rPr>
      <w:rFonts w:ascii="Times New Roman" w:eastAsia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0</TotalTime>
  <Pages>2</Pages>
  <Words>159</Words>
  <Characters>1091</Characters>
  <Application>Microsoft Office Word</Application>
  <DocSecurity>0</DocSecurity>
  <Lines>9</Lines>
  <Paragraphs>2</Paragraphs>
  <ScaleCrop>false</ScaleCrop>
  <Company>3GPP Support Team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Mirko</cp:lastModifiedBy>
  <cp:revision>2</cp:revision>
  <cp:lastPrinted>2411-12-31T15:59:00Z</cp:lastPrinted>
  <dcterms:created xsi:type="dcterms:W3CDTF">2025-02-06T12:14:00Z</dcterms:created>
  <dcterms:modified xsi:type="dcterms:W3CDTF">2025-02-06T12:14:00Z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49F04C38664B4EE69133AC76131FE705</vt:lpwstr>
  </property>
</Properties>
</file>